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Deckenerneuerung Laxtener Brook in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2026/63-7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Deckenerneuerung Laxtener Brook zw. Brümmers Weg und Honigweg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